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44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Abstract</w:t>
      </w:r>
    </w:p>
    <w:p w:rsidR="00AB6861" w:rsidRDefault="0058250D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50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50D">
        <w:rPr>
          <w:rFonts w:ascii="Times New Roman" w:hAnsi="Times New Roman" w:cs="Times New Roman"/>
          <w:sz w:val="24"/>
          <w:szCs w:val="24"/>
        </w:rPr>
        <w:t>Introduction</w:t>
      </w:r>
    </w:p>
    <w:p w:rsidR="0058250D" w:rsidRDefault="00AB686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825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Observational methods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Cyclones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Observations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Idealized model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Numerical model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Discussion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Anticyclones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Observations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T&amp;S; P; detailed hydrographic analysis</w:t>
      </w:r>
    </w:p>
    <w:p w:rsidR="00AB6861" w:rsidRDefault="00AB6861" w:rsidP="00AB6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Discussion</w:t>
      </w:r>
    </w:p>
    <w:p w:rsidR="00497EC3" w:rsidRPr="001D5022" w:rsidRDefault="00AB6861" w:rsidP="001D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Conclusions</w:t>
      </w:r>
      <w:bookmarkStart w:id="0" w:name="_GoBack"/>
      <w:bookmarkEnd w:id="0"/>
    </w:p>
    <w:sectPr w:rsidR="00497EC3" w:rsidRPr="001D502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2F" w:rsidRDefault="00185D2F" w:rsidP="001D5022">
      <w:pPr>
        <w:spacing w:after="0" w:line="240" w:lineRule="auto"/>
      </w:pPr>
      <w:r>
        <w:separator/>
      </w:r>
    </w:p>
  </w:endnote>
  <w:endnote w:type="continuationSeparator" w:id="0">
    <w:p w:rsidR="00185D2F" w:rsidRDefault="00185D2F" w:rsidP="001D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7828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D5022" w:rsidRPr="001D5022" w:rsidRDefault="001D502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D50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D50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D50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686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D502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D5022" w:rsidRDefault="001D5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2F" w:rsidRDefault="00185D2F" w:rsidP="001D5022">
      <w:pPr>
        <w:spacing w:after="0" w:line="240" w:lineRule="auto"/>
      </w:pPr>
      <w:r>
        <w:separator/>
      </w:r>
    </w:p>
  </w:footnote>
  <w:footnote w:type="continuationSeparator" w:id="0">
    <w:p w:rsidR="00185D2F" w:rsidRDefault="00185D2F" w:rsidP="001D5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7C0D"/>
    <w:multiLevelType w:val="hybridMultilevel"/>
    <w:tmpl w:val="6406C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0D"/>
    <w:rsid w:val="00185D2F"/>
    <w:rsid w:val="001D5022"/>
    <w:rsid w:val="003F4405"/>
    <w:rsid w:val="00444497"/>
    <w:rsid w:val="004866C7"/>
    <w:rsid w:val="00497EC3"/>
    <w:rsid w:val="004E3BBA"/>
    <w:rsid w:val="0058250D"/>
    <w:rsid w:val="006A129B"/>
    <w:rsid w:val="00843C64"/>
    <w:rsid w:val="00AB6861"/>
    <w:rsid w:val="00AD591C"/>
    <w:rsid w:val="00DD2D44"/>
    <w:rsid w:val="00F27C51"/>
    <w:rsid w:val="00F8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022"/>
  </w:style>
  <w:style w:type="paragraph" w:styleId="Footer">
    <w:name w:val="footer"/>
    <w:basedOn w:val="Normal"/>
    <w:link w:val="Foot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022"/>
  </w:style>
  <w:style w:type="paragraph" w:styleId="ListParagraph">
    <w:name w:val="List Paragraph"/>
    <w:basedOn w:val="Normal"/>
    <w:uiPriority w:val="34"/>
    <w:qFormat/>
    <w:rsid w:val="00582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022"/>
  </w:style>
  <w:style w:type="paragraph" w:styleId="Footer">
    <w:name w:val="footer"/>
    <w:basedOn w:val="Normal"/>
    <w:link w:val="FooterChar"/>
    <w:uiPriority w:val="99"/>
    <w:unhideWhenUsed/>
    <w:rsid w:val="001D50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022"/>
  </w:style>
  <w:style w:type="paragraph" w:styleId="ListParagraph">
    <w:name w:val="List Paragraph"/>
    <w:basedOn w:val="Normal"/>
    <w:uiPriority w:val="34"/>
    <w:qFormat/>
    <w:rsid w:val="00582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nis\Desktop\djm_blank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djm_blank_template.dotx</Template>
  <TotalTime>77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McGillicuddy</dc:creator>
  <cp:lastModifiedBy>Dennis McGillicuddy</cp:lastModifiedBy>
  <cp:revision>7</cp:revision>
  <dcterms:created xsi:type="dcterms:W3CDTF">2014-09-14T10:35:00Z</dcterms:created>
  <dcterms:modified xsi:type="dcterms:W3CDTF">2014-09-14T12:33:00Z</dcterms:modified>
</cp:coreProperties>
</file>